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Hamo SHOTBOLT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1475</w:t>
      </w:r>
      <w:r>
        <w:tab/>
        <w:t>He made his Will.   (Plomer p.431)</w:t>
      </w: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B6AC3" w:rsidRDefault="009B6AC3" w:rsidP="009B6AC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9B6A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AC3" w:rsidRDefault="009B6AC3" w:rsidP="00E71FC3">
      <w:pPr>
        <w:spacing w:after="0" w:line="240" w:lineRule="auto"/>
      </w:pPr>
      <w:r>
        <w:separator/>
      </w:r>
    </w:p>
  </w:endnote>
  <w:endnote w:type="continuationSeparator" w:id="0">
    <w:p w:rsidR="009B6AC3" w:rsidRDefault="009B6A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AC3" w:rsidRDefault="009B6AC3" w:rsidP="00E71FC3">
      <w:pPr>
        <w:spacing w:after="0" w:line="240" w:lineRule="auto"/>
      </w:pPr>
      <w:r>
        <w:separator/>
      </w:r>
    </w:p>
  </w:footnote>
  <w:footnote w:type="continuationSeparator" w:id="0">
    <w:p w:rsidR="009B6AC3" w:rsidRDefault="009B6A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AC3"/>
    <w:rsid w:val="001A7C09"/>
    <w:rsid w:val="00733BE7"/>
    <w:rsid w:val="009B6A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58420-2F85-4865-BF85-061ACC77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2016-12-06T19:47:00Z</dcterms:created>
  <dcterms:modified xsi:type="dcterms:W3CDTF">2016-12-06T19:49:00Z</dcterms:modified>
</cp:coreProperties>
</file>